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Speyerer Tor - Restaurierung Sandstein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Speyerer Tor - Restaurierung Sandstein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